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9C3E" w14:textId="77777777" w:rsidR="006D06EC" w:rsidRDefault="006D06EC" w:rsidP="006D06EC">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John SHIPPELEY</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1A64D6CF" w14:textId="77777777" w:rsidR="006D06EC" w:rsidRPr="00163E1F" w:rsidRDefault="006D06EC" w:rsidP="006D06EC">
      <w:pPr>
        <w:pStyle w:val="NoSpacing"/>
        <w:ind w:left="1440" w:hanging="1440"/>
        <w:rPr>
          <w:rFonts w:ascii="Times New Roman" w:hAnsi="Times New Roman" w:cs="Times New Roman"/>
          <w:sz w:val="24"/>
          <w:szCs w:val="24"/>
        </w:rPr>
      </w:pPr>
      <w:r>
        <w:rPr>
          <w:rFonts w:ascii="Times New Roman" w:hAnsi="Times New Roman" w:cs="Times New Roman"/>
          <w:sz w:val="24"/>
          <w:szCs w:val="24"/>
        </w:rPr>
        <w:t>of Coventry.</w:t>
      </w:r>
    </w:p>
    <w:p w14:paraId="29918669" w14:textId="77777777" w:rsidR="006D06EC" w:rsidRDefault="006D06EC" w:rsidP="006D06EC">
      <w:pPr>
        <w:pStyle w:val="NoSpacing"/>
        <w:ind w:left="1440" w:hanging="1440"/>
        <w:rPr>
          <w:rFonts w:ascii="Times New Roman" w:hAnsi="Times New Roman" w:cs="Times New Roman"/>
          <w:sz w:val="24"/>
          <w:szCs w:val="24"/>
        </w:rPr>
      </w:pPr>
    </w:p>
    <w:p w14:paraId="4EDE415C" w14:textId="77777777" w:rsidR="006D06EC" w:rsidRDefault="006D06EC" w:rsidP="006D06EC">
      <w:pPr>
        <w:pStyle w:val="NoSpacing"/>
        <w:ind w:left="1440" w:hanging="1440"/>
        <w:rPr>
          <w:rFonts w:ascii="Times New Roman" w:hAnsi="Times New Roman" w:cs="Times New Roman"/>
          <w:sz w:val="24"/>
          <w:szCs w:val="24"/>
        </w:rPr>
      </w:pPr>
    </w:p>
    <w:p w14:paraId="3F7E50BF" w14:textId="77777777" w:rsidR="006D06EC" w:rsidRDefault="006D06EC" w:rsidP="006D06EC">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6BEC7F8F" w14:textId="77777777" w:rsidR="006D06EC" w:rsidRDefault="006D06EC" w:rsidP="006D06EC">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6AE6786C" w14:textId="77777777" w:rsidR="006D06EC" w:rsidRDefault="006D06EC" w:rsidP="006D06EC">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Coventry and suburbs, except ecclesiastical persons, the two fifteenths and two tenths granted to the King at the last Parliament.   (C.F.R. 1399-1405 p.287)</w:t>
      </w:r>
    </w:p>
    <w:p w14:paraId="26A6C198" w14:textId="77777777" w:rsidR="006D06EC" w:rsidRDefault="006D06EC" w:rsidP="006D06EC">
      <w:pPr>
        <w:pStyle w:val="NoSpacing"/>
        <w:ind w:left="1440" w:hanging="1440"/>
        <w:rPr>
          <w:rFonts w:ascii="Times New Roman" w:hAnsi="Times New Roman" w:cs="Times New Roman"/>
          <w:sz w:val="24"/>
          <w:szCs w:val="24"/>
        </w:rPr>
      </w:pPr>
    </w:p>
    <w:p w14:paraId="665DAF85" w14:textId="77777777" w:rsidR="006D06EC" w:rsidRDefault="006D06EC" w:rsidP="006D06EC">
      <w:pPr>
        <w:pStyle w:val="NoSpacing"/>
        <w:ind w:left="1440" w:hanging="1440"/>
        <w:rPr>
          <w:rFonts w:ascii="Times New Roman" w:hAnsi="Times New Roman" w:cs="Times New Roman"/>
          <w:sz w:val="24"/>
          <w:szCs w:val="24"/>
        </w:rPr>
      </w:pPr>
    </w:p>
    <w:p w14:paraId="33237036" w14:textId="77777777" w:rsidR="006D06EC" w:rsidRDefault="006D06EC" w:rsidP="006D06EC">
      <w:pPr>
        <w:pStyle w:val="NoSpacing"/>
        <w:ind w:left="1440" w:hanging="1440"/>
        <w:rPr>
          <w:rFonts w:ascii="Times New Roman" w:hAnsi="Times New Roman" w:cs="Times New Roman"/>
          <w:sz w:val="24"/>
          <w:szCs w:val="24"/>
        </w:rPr>
      </w:pPr>
      <w:r>
        <w:rPr>
          <w:rFonts w:ascii="Times New Roman" w:hAnsi="Times New Roman" w:cs="Times New Roman"/>
          <w:sz w:val="24"/>
          <w:szCs w:val="24"/>
        </w:rPr>
        <w:t>16 July 2021</w:t>
      </w:r>
    </w:p>
    <w:p w14:paraId="2E0AE0ED"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830AD" w14:textId="77777777" w:rsidR="006D06EC" w:rsidRDefault="006D06EC" w:rsidP="009139A6">
      <w:r>
        <w:separator/>
      </w:r>
    </w:p>
  </w:endnote>
  <w:endnote w:type="continuationSeparator" w:id="0">
    <w:p w14:paraId="404364EF" w14:textId="77777777" w:rsidR="006D06EC" w:rsidRDefault="006D06EC"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429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C43B8"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39BD7"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3B29F" w14:textId="77777777" w:rsidR="006D06EC" w:rsidRDefault="006D06EC" w:rsidP="009139A6">
      <w:r>
        <w:separator/>
      </w:r>
    </w:p>
  </w:footnote>
  <w:footnote w:type="continuationSeparator" w:id="0">
    <w:p w14:paraId="23E668E6" w14:textId="77777777" w:rsidR="006D06EC" w:rsidRDefault="006D06EC"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2FF4"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FD4D0"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FD2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6EC"/>
    <w:rsid w:val="000666E0"/>
    <w:rsid w:val="002510B7"/>
    <w:rsid w:val="005C130B"/>
    <w:rsid w:val="006D06EC"/>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325A5"/>
  <w15:chartTrackingRefBased/>
  <w15:docId w15:val="{1871F992-CC0D-49A3-8482-7140F1988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65</Words>
  <Characters>375</Characters>
  <Application>Microsoft Office Word</Application>
  <DocSecurity>0</DocSecurity>
  <Lines>3</Lines>
  <Paragraphs>1</Paragraphs>
  <ScaleCrop>false</ScaleCrop>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2021-08-10T16:26:00Z</dcterms:created>
  <dcterms:modified xsi:type="dcterms:W3CDTF">2021-08-10T16:27:00Z</dcterms:modified>
</cp:coreProperties>
</file>